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R5-250127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0539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rFonts w:hint="eastAsia"/>
          <w:highlight w:val="none"/>
        </w:rPr>
        <w:t xml:space="preserve"> meeting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9C66138"/>
    <w:rsid w:val="0B3B75A4"/>
    <w:rsid w:val="0B571288"/>
    <w:rsid w:val="0C1F2E6E"/>
    <w:rsid w:val="0C306C99"/>
    <w:rsid w:val="0D5D5D3D"/>
    <w:rsid w:val="0DDA40DB"/>
    <w:rsid w:val="0E2E4B13"/>
    <w:rsid w:val="11435F18"/>
    <w:rsid w:val="119E01C0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0F530C"/>
    <w:rsid w:val="3140320E"/>
    <w:rsid w:val="31790817"/>
    <w:rsid w:val="341E5273"/>
    <w:rsid w:val="34B8139C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2025-02-05T07:14:23Z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